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9F4ACD8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CF51E4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2971B06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30339D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97911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A6092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3BA09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170548E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CEE4C4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2B1030" w14:textId="7A7FA5D6" w:rsidR="000E6CD2" w:rsidRPr="000E6CD2" w:rsidRDefault="00A47442" w:rsidP="0071206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10 70 / </w:t>
            </w:r>
            <w:r w:rsidR="00551045" w:rsidRPr="00551045">
              <w:rPr>
                <w:rFonts w:cs="Arial"/>
                <w:szCs w:val="20"/>
              </w:rPr>
              <w:t>137-26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18EB3D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6CD2" w:rsidRPr="000E6CD2" w14:paraId="2D0C164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CB3D5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FCB72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891031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3BEC4CF" w14:textId="1C1FE0AA" w:rsidR="000E6CD2" w:rsidRPr="000E6CD2" w:rsidRDefault="000E6CD2" w:rsidP="00464236">
            <w:pPr>
              <w:rPr>
                <w:rFonts w:cs="Arial"/>
                <w:szCs w:val="20"/>
              </w:rPr>
            </w:pPr>
          </w:p>
        </w:tc>
      </w:tr>
      <w:tr w:rsidR="000E6CD2" w:rsidRPr="000E6CD2" w14:paraId="50AAC70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2FF3DA" w14:textId="0DFA8871" w:rsidR="000E6CD2" w:rsidRPr="000E6CD2" w:rsidRDefault="00551045" w:rsidP="000E6CD2">
            <w:pPr>
              <w:rPr>
                <w:rFonts w:cs="Arial"/>
                <w:szCs w:val="20"/>
              </w:rPr>
            </w:pPr>
            <w:r w:rsidRPr="00551045">
              <w:rPr>
                <w:rFonts w:cs="Arial"/>
                <w:szCs w:val="20"/>
              </w:rPr>
              <w:t>Fremdwassersanierung Hauptsammler Werl-Ost</w:t>
            </w:r>
          </w:p>
        </w:tc>
      </w:tr>
      <w:tr w:rsidR="000E6CD2" w:rsidRPr="000E6CD2" w14:paraId="135C4232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2A1AF9B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DAAE4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DABF29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5642352" w14:textId="3FC8D0CC" w:rsidR="000E6CD2" w:rsidRPr="000E6CD2" w:rsidRDefault="00551045" w:rsidP="00E0389D">
            <w:pPr>
              <w:rPr>
                <w:rFonts w:cs="Arial"/>
                <w:szCs w:val="20"/>
              </w:rPr>
            </w:pPr>
            <w:r w:rsidRPr="00551045">
              <w:rPr>
                <w:rFonts w:cs="Arial"/>
                <w:szCs w:val="20"/>
              </w:rPr>
              <w:t>Kanalsanierung</w:t>
            </w:r>
          </w:p>
        </w:tc>
      </w:tr>
    </w:tbl>
    <w:p w14:paraId="4886FAC7" w14:textId="77777777" w:rsidR="000E6CD2" w:rsidRDefault="000E6CD2" w:rsidP="000E6CD2">
      <w:pPr>
        <w:rPr>
          <w:rFonts w:cs="Arial"/>
          <w:szCs w:val="20"/>
        </w:rPr>
      </w:pPr>
    </w:p>
    <w:p w14:paraId="7D4F6F71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6B73495E" w14:textId="77777777" w:rsidR="000E6CD2" w:rsidRDefault="000E6CD2" w:rsidP="000E6CD2"/>
    <w:p w14:paraId="40D29D26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>anderer Unternehmen bedienen wird</w:t>
      </w:r>
      <w:r w:rsidR="00AE118B">
        <w:t xml:space="preserve"> </w:t>
      </w:r>
    </w:p>
    <w:p w14:paraId="6AE39A56" w14:textId="77777777" w:rsidR="000E6CD2" w:rsidRPr="000E6CD2" w:rsidRDefault="000E6CD2" w:rsidP="000E6CD2"/>
    <w:p w14:paraId="38A4C5C9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24448344" w14:textId="77777777" w:rsidR="000E6CD2" w:rsidRDefault="000E6CD2" w:rsidP="000E6CD2"/>
    <w:p w14:paraId="736C99F9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1F936B5" w14:textId="77777777" w:rsidTr="00186129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5BD03B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5503B20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5D57C696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B48FCC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9FD8158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3BA4BE74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B6A5C7C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A6ABB6B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55A1000B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A2B4607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292A44E0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55087B53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C8B8874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2FFE978B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7BC6845C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16FF219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7EA785D7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510D3E85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9D0B5FC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26E24211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6F7F310A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42464F0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340FEE4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156A0C9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D894005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63059F4D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727BD7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5AA46549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BD2FA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D9FBFA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3A7C7A9A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CE7596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E81F40D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732DE995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7844A7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4EEAB4A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251E7AE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66DFB5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CA0EFDB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3D94AA1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5CC6CF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B43A81A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6CAEF8F2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4CFFA2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3F798D5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0F914664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15148" w14:textId="77777777" w:rsidR="003724FA" w:rsidRDefault="003724FA">
      <w:r>
        <w:separator/>
      </w:r>
    </w:p>
  </w:endnote>
  <w:endnote w:type="continuationSeparator" w:id="0">
    <w:p w14:paraId="4C9CDA52" w14:textId="77777777"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2D8BDFD0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32657887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9CD9C8B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7CFD8B6" wp14:editId="4BB97EA1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FFB87F7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F9BF82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206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206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A15FAC3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62226" w14:textId="77777777" w:rsidR="003724FA" w:rsidRDefault="003724FA">
      <w:r>
        <w:separator/>
      </w:r>
    </w:p>
  </w:footnote>
  <w:footnote w:type="continuationSeparator" w:id="0">
    <w:p w14:paraId="3A890746" w14:textId="77777777"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36341" w14:textId="77777777" w:rsidR="00B63072" w:rsidRDefault="00B63072" w:rsidP="000E6CD2">
    <w:pPr>
      <w:pStyle w:val="Kopfzeile"/>
    </w:pPr>
    <w:r>
      <w:t>235</w:t>
    </w:r>
  </w:p>
  <w:p w14:paraId="193385D7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2"/>
  </w:num>
  <w:num w:numId="5">
    <w:abstractNumId w:val="8"/>
  </w:num>
  <w:num w:numId="6">
    <w:abstractNumId w:val="2"/>
  </w:num>
  <w:num w:numId="7">
    <w:abstractNumId w:val="10"/>
  </w:num>
  <w:num w:numId="8">
    <w:abstractNumId w:val="7"/>
  </w:num>
  <w:num w:numId="9">
    <w:abstractNumId w:val="11"/>
  </w:num>
  <w:num w:numId="10">
    <w:abstractNumId w:val="3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233C8"/>
    <w:rsid w:val="0003433A"/>
    <w:rsid w:val="0005583E"/>
    <w:rsid w:val="00074AA6"/>
    <w:rsid w:val="000849CE"/>
    <w:rsid w:val="000927C6"/>
    <w:rsid w:val="000A76B0"/>
    <w:rsid w:val="000E6CD2"/>
    <w:rsid w:val="000F026E"/>
    <w:rsid w:val="00110816"/>
    <w:rsid w:val="001134D5"/>
    <w:rsid w:val="00127C79"/>
    <w:rsid w:val="001309CB"/>
    <w:rsid w:val="001426F7"/>
    <w:rsid w:val="00144CE1"/>
    <w:rsid w:val="00186129"/>
    <w:rsid w:val="001C509D"/>
    <w:rsid w:val="001C586A"/>
    <w:rsid w:val="001D4523"/>
    <w:rsid w:val="001E1AFE"/>
    <w:rsid w:val="001E2220"/>
    <w:rsid w:val="001E5B9B"/>
    <w:rsid w:val="001F4504"/>
    <w:rsid w:val="002412AE"/>
    <w:rsid w:val="002517FD"/>
    <w:rsid w:val="00263542"/>
    <w:rsid w:val="002804BF"/>
    <w:rsid w:val="002871A9"/>
    <w:rsid w:val="002C403D"/>
    <w:rsid w:val="002F4952"/>
    <w:rsid w:val="002F587D"/>
    <w:rsid w:val="00327698"/>
    <w:rsid w:val="0034729A"/>
    <w:rsid w:val="00363610"/>
    <w:rsid w:val="003724FA"/>
    <w:rsid w:val="00375067"/>
    <w:rsid w:val="00385716"/>
    <w:rsid w:val="003A36E9"/>
    <w:rsid w:val="003C19AD"/>
    <w:rsid w:val="003D3E99"/>
    <w:rsid w:val="003E2CD4"/>
    <w:rsid w:val="003F452E"/>
    <w:rsid w:val="0040491F"/>
    <w:rsid w:val="00424038"/>
    <w:rsid w:val="0044744E"/>
    <w:rsid w:val="0045228F"/>
    <w:rsid w:val="00456F15"/>
    <w:rsid w:val="0045726B"/>
    <w:rsid w:val="00464236"/>
    <w:rsid w:val="00465851"/>
    <w:rsid w:val="0047055A"/>
    <w:rsid w:val="00480ABD"/>
    <w:rsid w:val="00492429"/>
    <w:rsid w:val="004A432C"/>
    <w:rsid w:val="004C06A9"/>
    <w:rsid w:val="004C5609"/>
    <w:rsid w:val="00504487"/>
    <w:rsid w:val="00506B3D"/>
    <w:rsid w:val="005333C9"/>
    <w:rsid w:val="00551045"/>
    <w:rsid w:val="00554D62"/>
    <w:rsid w:val="00573601"/>
    <w:rsid w:val="00585790"/>
    <w:rsid w:val="005A331C"/>
    <w:rsid w:val="005C41DA"/>
    <w:rsid w:val="005D5C26"/>
    <w:rsid w:val="005F152F"/>
    <w:rsid w:val="005F41CD"/>
    <w:rsid w:val="00605DD3"/>
    <w:rsid w:val="00606550"/>
    <w:rsid w:val="00614636"/>
    <w:rsid w:val="00640260"/>
    <w:rsid w:val="00640831"/>
    <w:rsid w:val="006A021C"/>
    <w:rsid w:val="006A5AED"/>
    <w:rsid w:val="006B7CF1"/>
    <w:rsid w:val="006D403D"/>
    <w:rsid w:val="006D70A3"/>
    <w:rsid w:val="00712061"/>
    <w:rsid w:val="00734EDE"/>
    <w:rsid w:val="00746498"/>
    <w:rsid w:val="00765A42"/>
    <w:rsid w:val="007723ED"/>
    <w:rsid w:val="0078194F"/>
    <w:rsid w:val="007A2D3F"/>
    <w:rsid w:val="00801944"/>
    <w:rsid w:val="0082767C"/>
    <w:rsid w:val="008C475F"/>
    <w:rsid w:val="008C6237"/>
    <w:rsid w:val="008D66B5"/>
    <w:rsid w:val="008E2912"/>
    <w:rsid w:val="008E3DF1"/>
    <w:rsid w:val="00910F0B"/>
    <w:rsid w:val="00916671"/>
    <w:rsid w:val="00927DEE"/>
    <w:rsid w:val="00936A82"/>
    <w:rsid w:val="00962412"/>
    <w:rsid w:val="0097166A"/>
    <w:rsid w:val="00976383"/>
    <w:rsid w:val="00984803"/>
    <w:rsid w:val="009A6E63"/>
    <w:rsid w:val="009C14BE"/>
    <w:rsid w:val="009C3CF6"/>
    <w:rsid w:val="00A00872"/>
    <w:rsid w:val="00A31334"/>
    <w:rsid w:val="00A4744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03AC6"/>
    <w:rsid w:val="00B2775A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42477"/>
    <w:rsid w:val="00C5339F"/>
    <w:rsid w:val="00C62A16"/>
    <w:rsid w:val="00C764C5"/>
    <w:rsid w:val="00CD156A"/>
    <w:rsid w:val="00CD54C7"/>
    <w:rsid w:val="00CD6AAD"/>
    <w:rsid w:val="00D05C74"/>
    <w:rsid w:val="00D2240F"/>
    <w:rsid w:val="00D6072E"/>
    <w:rsid w:val="00D71CAD"/>
    <w:rsid w:val="00D75523"/>
    <w:rsid w:val="00D848CD"/>
    <w:rsid w:val="00D97BBF"/>
    <w:rsid w:val="00DA276D"/>
    <w:rsid w:val="00DB5E39"/>
    <w:rsid w:val="00DC0BEF"/>
    <w:rsid w:val="00DC2EA6"/>
    <w:rsid w:val="00DC7E08"/>
    <w:rsid w:val="00DE2F64"/>
    <w:rsid w:val="00DE74F3"/>
    <w:rsid w:val="00DF1224"/>
    <w:rsid w:val="00E02FAA"/>
    <w:rsid w:val="00E0389D"/>
    <w:rsid w:val="00E07DE0"/>
    <w:rsid w:val="00E25066"/>
    <w:rsid w:val="00E322E9"/>
    <w:rsid w:val="00E6087B"/>
    <w:rsid w:val="00E655AE"/>
    <w:rsid w:val="00E85EBB"/>
    <w:rsid w:val="00EA41FC"/>
    <w:rsid w:val="00EB44CE"/>
    <w:rsid w:val="00EC7AED"/>
    <w:rsid w:val="00ED334F"/>
    <w:rsid w:val="00EE496F"/>
    <w:rsid w:val="00EE7B92"/>
    <w:rsid w:val="00EF64E3"/>
    <w:rsid w:val="00F072E0"/>
    <w:rsid w:val="00F133C2"/>
    <w:rsid w:val="00F21669"/>
    <w:rsid w:val="00F27E1A"/>
    <w:rsid w:val="00F32C49"/>
    <w:rsid w:val="00F6127C"/>
    <w:rsid w:val="00F77CE1"/>
    <w:rsid w:val="00FA0151"/>
    <w:rsid w:val="00FA4F96"/>
    <w:rsid w:val="00FC0982"/>
    <w:rsid w:val="00FD49AF"/>
    <w:rsid w:val="00FD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  <w14:docId w14:val="5F8FEE31"/>
  <w15:docId w15:val="{A0A6EE3C-F71F-4975-9292-821D15CE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106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Puhle, Nils</cp:lastModifiedBy>
  <cp:revision>32</cp:revision>
  <cp:lastPrinted>2020-03-24T09:16:00Z</cp:lastPrinted>
  <dcterms:created xsi:type="dcterms:W3CDTF">2021-07-05T10:31:00Z</dcterms:created>
  <dcterms:modified xsi:type="dcterms:W3CDTF">2026-07-02T13:07:00Z</dcterms:modified>
</cp:coreProperties>
</file>